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1E4305" w:rsidRPr="001947FC" w:rsidTr="00B77A03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1E4305" w:rsidRPr="003C4B13" w:rsidRDefault="001E4305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1E4305" w:rsidRPr="003C4B13" w:rsidRDefault="001E4305" w:rsidP="003C24E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1E4305" w:rsidRPr="003C4B13" w:rsidRDefault="001E4305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1E4305" w:rsidRPr="003C4B13" w:rsidRDefault="001E4305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1E4305" w:rsidRPr="003C4B13" w:rsidRDefault="001E4305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4B13">
              <w:rPr>
                <w:rFonts w:ascii="Times New Roman" w:hAnsi="Times New Roman"/>
                <w:b/>
                <w:sz w:val="20"/>
                <w:szCs w:val="20"/>
              </w:rPr>
              <w:t>ГЛАВА</w:t>
            </w:r>
          </w:p>
          <w:p w:rsidR="001E4305" w:rsidRPr="003C4B13" w:rsidRDefault="001E4305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4B13">
              <w:rPr>
                <w:rFonts w:ascii="Times New Roman" w:hAnsi="Times New Roman"/>
                <w:b/>
                <w:sz w:val="20"/>
                <w:szCs w:val="20"/>
              </w:rPr>
              <w:t>АДМИНИСТРАЦИИ</w:t>
            </w:r>
          </w:p>
          <w:p w:rsidR="001E4305" w:rsidRPr="003C4B13" w:rsidRDefault="001E4305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4B13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1E4305" w:rsidRPr="003C4B13" w:rsidRDefault="001E4305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Pr="003C4B13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3C4B1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Pr="003C4B13">
              <w:rPr>
                <w:rFonts w:ascii="Times New Roman" w:hAnsi="Times New Roman"/>
                <w:sz w:val="18"/>
                <w:szCs w:val="18"/>
              </w:rPr>
              <w:t>@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Pr="003C4B13">
              <w:rPr>
                <w:rFonts w:ascii="Times New Roman" w:hAnsi="Times New Roman"/>
                <w:sz w:val="18"/>
                <w:szCs w:val="18"/>
              </w:rPr>
              <w:t>86.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1E4305" w:rsidRPr="003C4B13" w:rsidRDefault="001E4305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4B13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1E4305" w:rsidRPr="003C4B13" w:rsidRDefault="001E4305" w:rsidP="003C24E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E4305" w:rsidRPr="003C4B13" w:rsidRDefault="001E4305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3C4B13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3C4B13">
              <w:rPr>
                <w:rFonts w:ascii="Times New Roman" w:hAnsi="Times New Roman"/>
                <w:sz w:val="14"/>
              </w:rPr>
              <w:t>___________</w:t>
            </w:r>
          </w:p>
          <w:p w:rsidR="001E4305" w:rsidRPr="003C4B13" w:rsidRDefault="001E4305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1E4305" w:rsidRPr="003C4B13" w:rsidRDefault="001E4305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3C4B13">
              <w:rPr>
                <w:rFonts w:ascii="Times New Roman" w:hAnsi="Times New Roman"/>
                <w:sz w:val="14"/>
              </w:rPr>
              <w:t>на № _____________ от ______________________________</w:t>
            </w:r>
          </w:p>
          <w:p w:rsidR="001E4305" w:rsidRPr="003C4B13" w:rsidRDefault="001E4305" w:rsidP="0061320E">
            <w:pPr>
              <w:pStyle w:val="Heading5"/>
              <w:numPr>
                <w:ilvl w:val="0"/>
                <w:numId w:val="0"/>
              </w:numPr>
              <w:rPr>
                <w:sz w:val="18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  <w:r w:rsidRPr="003C4B13">
              <w:rPr>
                <w:lang w:val="en-US" w:eastAsia="ru-RU"/>
              </w:rPr>
              <w:t>k</w:t>
            </w: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  <w:p w:rsidR="001E4305" w:rsidRPr="003C4B13" w:rsidRDefault="001E4305" w:rsidP="00E40843">
            <w:pPr>
              <w:rPr>
                <w:lang w:eastAsia="ru-RU"/>
              </w:rPr>
            </w:pPr>
          </w:p>
        </w:tc>
      </w:tr>
    </w:tbl>
    <w:p w:rsidR="001E4305" w:rsidRPr="003C4B13" w:rsidRDefault="001E4305">
      <w:r w:rsidRPr="003C4B13">
        <w:tab/>
      </w:r>
    </w:p>
    <w:p w:rsidR="001E4305" w:rsidRPr="003C4B13" w:rsidRDefault="001E4305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1E4305" w:rsidRPr="001947FC" w:rsidTr="00B77A03">
        <w:trPr>
          <w:cantSplit/>
          <w:trHeight w:hRule="exact" w:val="2835"/>
        </w:trPr>
        <w:tc>
          <w:tcPr>
            <w:tcW w:w="4820" w:type="dxa"/>
          </w:tcPr>
          <w:p w:rsidR="001E4305" w:rsidRDefault="001E4305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E4305" w:rsidRDefault="001E4305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E4305" w:rsidRDefault="001E4305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E4305" w:rsidRPr="006C25B9" w:rsidRDefault="001E4305" w:rsidP="006830E2">
            <w:pPr>
              <w:rPr>
                <w:rFonts w:ascii="Times New Roman" w:hAnsi="Times New Roman"/>
                <w:sz w:val="26"/>
                <w:szCs w:val="26"/>
              </w:rPr>
            </w:pPr>
            <w:r w:rsidRPr="006C25B9">
              <w:rPr>
                <w:rFonts w:ascii="Times New Roman" w:hAnsi="Times New Roman"/>
                <w:sz w:val="26"/>
                <w:szCs w:val="26"/>
              </w:rPr>
              <w:t>Главе города Пыть-Яха</w:t>
            </w:r>
          </w:p>
          <w:p w:rsidR="001E4305" w:rsidRPr="006C25B9" w:rsidRDefault="001E4305" w:rsidP="006830E2">
            <w:pPr>
              <w:rPr>
                <w:rFonts w:ascii="Times New Roman" w:hAnsi="Times New Roman"/>
                <w:sz w:val="26"/>
                <w:szCs w:val="26"/>
              </w:rPr>
            </w:pPr>
            <w:r w:rsidRPr="006C25B9">
              <w:rPr>
                <w:rFonts w:ascii="Times New Roman" w:hAnsi="Times New Roman"/>
                <w:sz w:val="26"/>
                <w:szCs w:val="26"/>
              </w:rPr>
              <w:t xml:space="preserve">И. П. Тарасовой </w:t>
            </w:r>
          </w:p>
          <w:p w:rsidR="001E4305" w:rsidRDefault="001E4305" w:rsidP="006830E2"/>
          <w:p w:rsidR="001E4305" w:rsidRPr="001947FC" w:rsidRDefault="001E4305" w:rsidP="001C3D24"/>
          <w:p w:rsidR="001E4305" w:rsidRPr="001947FC" w:rsidRDefault="001E4305" w:rsidP="001C3D24"/>
        </w:tc>
      </w:tr>
    </w:tbl>
    <w:p w:rsidR="001E4305" w:rsidRPr="003C4B13" w:rsidRDefault="001E4305" w:rsidP="00387A51"/>
    <w:p w:rsidR="001E4305" w:rsidRDefault="001E4305" w:rsidP="00387A51"/>
    <w:p w:rsidR="001E4305" w:rsidRPr="006830E2" w:rsidRDefault="001E4305" w:rsidP="006830E2"/>
    <w:p w:rsidR="001E4305" w:rsidRPr="006830E2" w:rsidRDefault="001E4305" w:rsidP="006830E2"/>
    <w:p w:rsidR="001E4305" w:rsidRPr="006830E2" w:rsidRDefault="001E4305" w:rsidP="006830E2"/>
    <w:p w:rsidR="001E4305" w:rsidRPr="006830E2" w:rsidRDefault="001E4305" w:rsidP="006830E2"/>
    <w:p w:rsidR="001E4305" w:rsidRPr="006830E2" w:rsidRDefault="001E4305" w:rsidP="006830E2"/>
    <w:p w:rsidR="001E4305" w:rsidRPr="006C0AA3" w:rsidRDefault="001E4305" w:rsidP="006830E2">
      <w:pPr>
        <w:pStyle w:val="BodyText"/>
        <w:jc w:val="center"/>
        <w:rPr>
          <w:sz w:val="26"/>
        </w:rPr>
      </w:pPr>
      <w:r w:rsidRPr="006C0AA3">
        <w:rPr>
          <w:sz w:val="26"/>
          <w:szCs w:val="26"/>
        </w:rPr>
        <w:t>Уважаемая Инна Петровна!</w:t>
      </w:r>
    </w:p>
    <w:p w:rsidR="001E4305" w:rsidRDefault="001E4305" w:rsidP="005F613F">
      <w:pPr>
        <w:pStyle w:val="BodyText"/>
        <w:spacing w:line="360" w:lineRule="auto"/>
        <w:rPr>
          <w:sz w:val="26"/>
        </w:rPr>
      </w:pPr>
    </w:p>
    <w:p w:rsidR="001E4305" w:rsidRDefault="001E4305" w:rsidP="00B95791">
      <w:pPr>
        <w:pStyle w:val="BodyText"/>
        <w:ind w:firstLine="851"/>
        <w:jc w:val="both"/>
        <w:rPr>
          <w:sz w:val="26"/>
        </w:rPr>
      </w:pPr>
      <w:r>
        <w:rPr>
          <w:sz w:val="26"/>
          <w:szCs w:val="26"/>
        </w:rPr>
        <w:t xml:space="preserve">В связи с празднованием Дня города, а также </w:t>
      </w:r>
      <w:r w:rsidRPr="00E02F33">
        <w:rPr>
          <w:sz w:val="26"/>
        </w:rPr>
        <w:t xml:space="preserve">за </w:t>
      </w:r>
      <w:r>
        <w:rPr>
          <w:sz w:val="26"/>
        </w:rPr>
        <w:t xml:space="preserve">высокие трудовые показатели и многолетний добросовестный труд </w:t>
      </w:r>
      <w:r>
        <w:rPr>
          <w:sz w:val="26"/>
          <w:szCs w:val="26"/>
        </w:rPr>
        <w:t xml:space="preserve">Администрация города Пыть-Яха ходатайствует </w:t>
      </w:r>
      <w:r w:rsidRPr="00F658AE">
        <w:rPr>
          <w:sz w:val="26"/>
          <w:szCs w:val="26"/>
        </w:rPr>
        <w:t>о</w:t>
      </w:r>
      <w:r>
        <w:rPr>
          <w:sz w:val="26"/>
          <w:szCs w:val="26"/>
        </w:rPr>
        <w:t xml:space="preserve"> занесении на Доску Почета города Пыть-Яха Гергенредер Татьяны Иосифовны, заведующей лечебно-профилактическим отделением №2, врача-стоматолога </w:t>
      </w:r>
      <w:r>
        <w:rPr>
          <w:sz w:val="26"/>
        </w:rPr>
        <w:t>муниципального автономного учреждении здравоохранения «Стоматологическая поликлиника №1»</w:t>
      </w:r>
    </w:p>
    <w:p w:rsidR="001E4305" w:rsidRDefault="001E4305" w:rsidP="00B95791">
      <w:pPr>
        <w:pStyle w:val="BodyText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Пакет документов прилагаю.</w:t>
      </w:r>
    </w:p>
    <w:p w:rsidR="001E4305" w:rsidRDefault="001E4305" w:rsidP="006830E2">
      <w:pPr>
        <w:pStyle w:val="BodyText"/>
        <w:ind w:firstLine="851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ind w:firstLine="851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ind w:firstLine="851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уважением, </w:t>
      </w:r>
    </w:p>
    <w:p w:rsidR="001E4305" w:rsidRDefault="001E4305" w:rsidP="006830E2">
      <w:pPr>
        <w:pStyle w:val="BodyText"/>
        <w:ind w:firstLine="851"/>
        <w:jc w:val="both"/>
        <w:rPr>
          <w:sz w:val="26"/>
          <w:szCs w:val="26"/>
        </w:rPr>
      </w:pPr>
    </w:p>
    <w:p w:rsidR="001E4305" w:rsidRDefault="001E4305" w:rsidP="00FB7C84"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  <w:t>И.о. главы администрации города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В. П. Бойко</w:t>
      </w: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Default="001E4305" w:rsidP="006830E2">
      <w:pPr>
        <w:pStyle w:val="BodyText"/>
        <w:jc w:val="both"/>
        <w:rPr>
          <w:sz w:val="26"/>
          <w:szCs w:val="26"/>
        </w:rPr>
      </w:pPr>
    </w:p>
    <w:p w:rsidR="001E4305" w:rsidRPr="006830E2" w:rsidRDefault="001E4305" w:rsidP="006830E2">
      <w:pPr>
        <w:pStyle w:val="BodyText"/>
        <w:jc w:val="both"/>
        <w:rPr>
          <w:sz w:val="20"/>
        </w:rPr>
      </w:pPr>
      <w:r w:rsidRPr="006830E2">
        <w:rPr>
          <w:sz w:val="20"/>
        </w:rPr>
        <w:t>Исп. Кулиш</w:t>
      </w:r>
    </w:p>
    <w:p w:rsidR="001E4305" w:rsidRPr="00673CC7" w:rsidRDefault="001E4305" w:rsidP="00673CC7">
      <w:pPr>
        <w:pStyle w:val="BodyText"/>
        <w:jc w:val="both"/>
        <w:rPr>
          <w:sz w:val="20"/>
        </w:rPr>
      </w:pPr>
      <w:r w:rsidRPr="00673CC7">
        <w:rPr>
          <w:sz w:val="20"/>
        </w:rPr>
        <w:t>42 23 10</w:t>
      </w:r>
    </w:p>
    <w:tbl>
      <w:tblPr>
        <w:tblpPr w:leftFromText="181" w:rightFromText="181" w:vertAnchor="text" w:horzAnchor="page" w:tblpX="1815" w:tblpY="9748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1E4305" w:rsidRPr="001947FC" w:rsidTr="00B77A03">
        <w:trPr>
          <w:trHeight w:val="1121"/>
        </w:trPr>
        <w:tc>
          <w:tcPr>
            <w:tcW w:w="9639" w:type="dxa"/>
          </w:tcPr>
          <w:p w:rsidR="001E4305" w:rsidRPr="003C4B13" w:rsidRDefault="001E4305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  <w:tr w:rsidR="001E4305" w:rsidRPr="001947FC" w:rsidTr="00B77A03">
        <w:trPr>
          <w:trHeight w:val="1704"/>
        </w:trPr>
        <w:tc>
          <w:tcPr>
            <w:tcW w:w="9639" w:type="dxa"/>
          </w:tcPr>
          <w:p w:rsidR="001E4305" w:rsidRPr="003C4B13" w:rsidRDefault="001E4305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</w:tbl>
    <w:p w:rsidR="001E4305" w:rsidRPr="0061320E" w:rsidRDefault="001E4305" w:rsidP="006830E2">
      <w:pPr>
        <w:tabs>
          <w:tab w:val="left" w:pos="8445"/>
        </w:tabs>
      </w:pPr>
    </w:p>
    <w:sectPr w:rsidR="001E4305" w:rsidRPr="0061320E" w:rsidSect="006830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305" w:rsidRDefault="001E4305" w:rsidP="001C3D24">
      <w:pPr>
        <w:spacing w:after="0" w:line="240" w:lineRule="auto"/>
      </w:pPr>
      <w:r>
        <w:separator/>
      </w:r>
    </w:p>
  </w:endnote>
  <w:endnote w:type="continuationSeparator" w:id="0">
    <w:p w:rsidR="001E4305" w:rsidRDefault="001E4305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305" w:rsidRDefault="001E4305" w:rsidP="001C3D24">
      <w:pPr>
        <w:spacing w:after="0" w:line="240" w:lineRule="auto"/>
      </w:pPr>
      <w:r>
        <w:separator/>
      </w:r>
    </w:p>
  </w:footnote>
  <w:footnote w:type="continuationSeparator" w:id="0">
    <w:p w:rsidR="001E4305" w:rsidRDefault="001E4305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6D965200"/>
    <w:multiLevelType w:val="hybridMultilevel"/>
    <w:tmpl w:val="4054222A"/>
    <w:lvl w:ilvl="0" w:tplc="D0BE9B6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7D5F6D54"/>
    <w:multiLevelType w:val="multilevel"/>
    <w:tmpl w:val="813EA5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0817"/>
    <w:rsid w:val="00017D8F"/>
    <w:rsid w:val="00032268"/>
    <w:rsid w:val="000418AF"/>
    <w:rsid w:val="0007243C"/>
    <w:rsid w:val="00082A4B"/>
    <w:rsid w:val="0009208B"/>
    <w:rsid w:val="000A5C77"/>
    <w:rsid w:val="000B491D"/>
    <w:rsid w:val="000E1B67"/>
    <w:rsid w:val="000E40F6"/>
    <w:rsid w:val="000E5F55"/>
    <w:rsid w:val="001147E3"/>
    <w:rsid w:val="00122FDA"/>
    <w:rsid w:val="00136EA2"/>
    <w:rsid w:val="00137572"/>
    <w:rsid w:val="001400A4"/>
    <w:rsid w:val="00140916"/>
    <w:rsid w:val="00150F7E"/>
    <w:rsid w:val="00151943"/>
    <w:rsid w:val="0016365B"/>
    <w:rsid w:val="001674FA"/>
    <w:rsid w:val="00174DA3"/>
    <w:rsid w:val="001947FC"/>
    <w:rsid w:val="001B0630"/>
    <w:rsid w:val="001B4930"/>
    <w:rsid w:val="001B57EE"/>
    <w:rsid w:val="001C3D24"/>
    <w:rsid w:val="001D44D7"/>
    <w:rsid w:val="001E4305"/>
    <w:rsid w:val="002103BA"/>
    <w:rsid w:val="00230D7A"/>
    <w:rsid w:val="002355F9"/>
    <w:rsid w:val="00240B62"/>
    <w:rsid w:val="002463F1"/>
    <w:rsid w:val="00251BE6"/>
    <w:rsid w:val="002605CF"/>
    <w:rsid w:val="002902A0"/>
    <w:rsid w:val="0029753D"/>
    <w:rsid w:val="002B0AE0"/>
    <w:rsid w:val="002D09C9"/>
    <w:rsid w:val="002D491F"/>
    <w:rsid w:val="002F346E"/>
    <w:rsid w:val="002F3DCC"/>
    <w:rsid w:val="00306208"/>
    <w:rsid w:val="00325334"/>
    <w:rsid w:val="0033388B"/>
    <w:rsid w:val="0033671E"/>
    <w:rsid w:val="00343D19"/>
    <w:rsid w:val="00344870"/>
    <w:rsid w:val="0037585F"/>
    <w:rsid w:val="00387A51"/>
    <w:rsid w:val="003961A8"/>
    <w:rsid w:val="003B31F4"/>
    <w:rsid w:val="003C24E4"/>
    <w:rsid w:val="003C4B13"/>
    <w:rsid w:val="003C5407"/>
    <w:rsid w:val="003E3A39"/>
    <w:rsid w:val="003E4BED"/>
    <w:rsid w:val="003E59C7"/>
    <w:rsid w:val="0040261E"/>
    <w:rsid w:val="004123C6"/>
    <w:rsid w:val="00413066"/>
    <w:rsid w:val="00422B77"/>
    <w:rsid w:val="00426C60"/>
    <w:rsid w:val="00427309"/>
    <w:rsid w:val="00441169"/>
    <w:rsid w:val="00441EEC"/>
    <w:rsid w:val="00457C77"/>
    <w:rsid w:val="00474F3E"/>
    <w:rsid w:val="004753FE"/>
    <w:rsid w:val="0048111D"/>
    <w:rsid w:val="00483925"/>
    <w:rsid w:val="004862E9"/>
    <w:rsid w:val="00490397"/>
    <w:rsid w:val="004957A8"/>
    <w:rsid w:val="004A2BF2"/>
    <w:rsid w:val="004D1D10"/>
    <w:rsid w:val="004D5B07"/>
    <w:rsid w:val="004D5DD6"/>
    <w:rsid w:val="004F1D02"/>
    <w:rsid w:val="004F553B"/>
    <w:rsid w:val="004F55AA"/>
    <w:rsid w:val="00500025"/>
    <w:rsid w:val="00500FF9"/>
    <w:rsid w:val="005011AA"/>
    <w:rsid w:val="00503AAD"/>
    <w:rsid w:val="005128D0"/>
    <w:rsid w:val="005136ED"/>
    <w:rsid w:val="005137CF"/>
    <w:rsid w:val="0052772B"/>
    <w:rsid w:val="00531151"/>
    <w:rsid w:val="00536759"/>
    <w:rsid w:val="005649AA"/>
    <w:rsid w:val="005657FD"/>
    <w:rsid w:val="0057411D"/>
    <w:rsid w:val="005968AB"/>
    <w:rsid w:val="005A471E"/>
    <w:rsid w:val="005B0DB7"/>
    <w:rsid w:val="005B5B05"/>
    <w:rsid w:val="005C257F"/>
    <w:rsid w:val="005C7D99"/>
    <w:rsid w:val="005D6B1E"/>
    <w:rsid w:val="005E18C1"/>
    <w:rsid w:val="005F57CE"/>
    <w:rsid w:val="005F613F"/>
    <w:rsid w:val="005F67B0"/>
    <w:rsid w:val="00603BCC"/>
    <w:rsid w:val="0060456E"/>
    <w:rsid w:val="00612A44"/>
    <w:rsid w:val="0061320E"/>
    <w:rsid w:val="00644F9F"/>
    <w:rsid w:val="00645CB0"/>
    <w:rsid w:val="006621E5"/>
    <w:rsid w:val="00673CC7"/>
    <w:rsid w:val="00680105"/>
    <w:rsid w:val="006830E2"/>
    <w:rsid w:val="00690BB4"/>
    <w:rsid w:val="006A1055"/>
    <w:rsid w:val="006A180F"/>
    <w:rsid w:val="006B7450"/>
    <w:rsid w:val="006C0AA3"/>
    <w:rsid w:val="006C25B9"/>
    <w:rsid w:val="006C509E"/>
    <w:rsid w:val="006C75F6"/>
    <w:rsid w:val="006D646F"/>
    <w:rsid w:val="006F0726"/>
    <w:rsid w:val="006F1168"/>
    <w:rsid w:val="00711AC6"/>
    <w:rsid w:val="00717739"/>
    <w:rsid w:val="00727FC2"/>
    <w:rsid w:val="00743A83"/>
    <w:rsid w:val="0074517F"/>
    <w:rsid w:val="00745895"/>
    <w:rsid w:val="00761F99"/>
    <w:rsid w:val="0077092B"/>
    <w:rsid w:val="007717CD"/>
    <w:rsid w:val="007823F0"/>
    <w:rsid w:val="007C1C76"/>
    <w:rsid w:val="007D5DEA"/>
    <w:rsid w:val="007E7CA5"/>
    <w:rsid w:val="008208D3"/>
    <w:rsid w:val="008249A4"/>
    <w:rsid w:val="008403DE"/>
    <w:rsid w:val="008638B8"/>
    <w:rsid w:val="0088242C"/>
    <w:rsid w:val="00884F97"/>
    <w:rsid w:val="008943D9"/>
    <w:rsid w:val="008A558A"/>
    <w:rsid w:val="008B11D1"/>
    <w:rsid w:val="008D019D"/>
    <w:rsid w:val="008D0646"/>
    <w:rsid w:val="008D26EC"/>
    <w:rsid w:val="008D627E"/>
    <w:rsid w:val="008E3AEE"/>
    <w:rsid w:val="008F5B87"/>
    <w:rsid w:val="0090384F"/>
    <w:rsid w:val="00905210"/>
    <w:rsid w:val="009112AF"/>
    <w:rsid w:val="00942F78"/>
    <w:rsid w:val="00945B2D"/>
    <w:rsid w:val="00945F10"/>
    <w:rsid w:val="00973C0A"/>
    <w:rsid w:val="009827F8"/>
    <w:rsid w:val="00984D3C"/>
    <w:rsid w:val="0098752C"/>
    <w:rsid w:val="0099589C"/>
    <w:rsid w:val="009B7BA8"/>
    <w:rsid w:val="009C3C26"/>
    <w:rsid w:val="009C6942"/>
    <w:rsid w:val="009D789F"/>
    <w:rsid w:val="009F7F29"/>
    <w:rsid w:val="00A250BD"/>
    <w:rsid w:val="00A42B6E"/>
    <w:rsid w:val="00A71913"/>
    <w:rsid w:val="00A74CB2"/>
    <w:rsid w:val="00AA3745"/>
    <w:rsid w:val="00AD593D"/>
    <w:rsid w:val="00AE0D7F"/>
    <w:rsid w:val="00B01568"/>
    <w:rsid w:val="00B12441"/>
    <w:rsid w:val="00B23652"/>
    <w:rsid w:val="00B41542"/>
    <w:rsid w:val="00B42D67"/>
    <w:rsid w:val="00B632F6"/>
    <w:rsid w:val="00B652AE"/>
    <w:rsid w:val="00B77A03"/>
    <w:rsid w:val="00B77B25"/>
    <w:rsid w:val="00B94A6A"/>
    <w:rsid w:val="00B95791"/>
    <w:rsid w:val="00B979FB"/>
    <w:rsid w:val="00BC1C21"/>
    <w:rsid w:val="00BC24C3"/>
    <w:rsid w:val="00BD35BB"/>
    <w:rsid w:val="00BD64A5"/>
    <w:rsid w:val="00BE44F0"/>
    <w:rsid w:val="00C02D8B"/>
    <w:rsid w:val="00C14051"/>
    <w:rsid w:val="00C15A25"/>
    <w:rsid w:val="00C25DD5"/>
    <w:rsid w:val="00C323F7"/>
    <w:rsid w:val="00C34A43"/>
    <w:rsid w:val="00C62E90"/>
    <w:rsid w:val="00C72855"/>
    <w:rsid w:val="00C7435A"/>
    <w:rsid w:val="00C76ABD"/>
    <w:rsid w:val="00C84FAF"/>
    <w:rsid w:val="00C87B76"/>
    <w:rsid w:val="00CA3B01"/>
    <w:rsid w:val="00CC3968"/>
    <w:rsid w:val="00CD0BCB"/>
    <w:rsid w:val="00CE137C"/>
    <w:rsid w:val="00CE2086"/>
    <w:rsid w:val="00CE56DD"/>
    <w:rsid w:val="00D06A4A"/>
    <w:rsid w:val="00D351A3"/>
    <w:rsid w:val="00D36E92"/>
    <w:rsid w:val="00D4014B"/>
    <w:rsid w:val="00D427E4"/>
    <w:rsid w:val="00D46CD3"/>
    <w:rsid w:val="00D52929"/>
    <w:rsid w:val="00D63018"/>
    <w:rsid w:val="00D73456"/>
    <w:rsid w:val="00D74CFB"/>
    <w:rsid w:val="00D825DF"/>
    <w:rsid w:val="00D839D5"/>
    <w:rsid w:val="00DA0EBB"/>
    <w:rsid w:val="00DA4FAB"/>
    <w:rsid w:val="00DB5C51"/>
    <w:rsid w:val="00DC52C8"/>
    <w:rsid w:val="00DD2723"/>
    <w:rsid w:val="00DE4F7D"/>
    <w:rsid w:val="00DF5124"/>
    <w:rsid w:val="00E02F33"/>
    <w:rsid w:val="00E10C78"/>
    <w:rsid w:val="00E10F81"/>
    <w:rsid w:val="00E23DAD"/>
    <w:rsid w:val="00E40843"/>
    <w:rsid w:val="00E45420"/>
    <w:rsid w:val="00E472E2"/>
    <w:rsid w:val="00EB5A87"/>
    <w:rsid w:val="00EB658A"/>
    <w:rsid w:val="00EE63E1"/>
    <w:rsid w:val="00F27273"/>
    <w:rsid w:val="00F4282F"/>
    <w:rsid w:val="00F52FC2"/>
    <w:rsid w:val="00F64BF9"/>
    <w:rsid w:val="00F658AE"/>
    <w:rsid w:val="00F7047C"/>
    <w:rsid w:val="00F71734"/>
    <w:rsid w:val="00F740B0"/>
    <w:rsid w:val="00F75155"/>
    <w:rsid w:val="00F86C7E"/>
    <w:rsid w:val="00FB6DD4"/>
    <w:rsid w:val="00FB7C84"/>
    <w:rsid w:val="00FC0DC4"/>
    <w:rsid w:val="00FC4FFE"/>
    <w:rsid w:val="00FD1643"/>
    <w:rsid w:val="00FE0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6830E2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242C"/>
    <w:rPr>
      <w:rFonts w:cs="Times New Roman"/>
      <w:lang w:eastAsia="en-US"/>
    </w:rPr>
  </w:style>
  <w:style w:type="paragraph" w:customStyle="1" w:styleId="a">
    <w:name w:val="Знак"/>
    <w:basedOn w:val="Normal"/>
    <w:uiPriority w:val="99"/>
    <w:rsid w:val="00122FDA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67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323</TotalTime>
  <Pages>2</Pages>
  <Words>149</Words>
  <Characters>850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Admin</cp:lastModifiedBy>
  <cp:revision>88</cp:revision>
  <cp:lastPrinted>2013-05-13T10:45:00Z</cp:lastPrinted>
  <dcterms:created xsi:type="dcterms:W3CDTF">2012-12-14T04:19:00Z</dcterms:created>
  <dcterms:modified xsi:type="dcterms:W3CDTF">2013-05-13T10:45:00Z</dcterms:modified>
</cp:coreProperties>
</file>